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64D97" w14:textId="46218AFF" w:rsidR="00BA00AB" w:rsidRDefault="00A916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SWATHORP</w:t>
      </w:r>
      <w:r>
        <w:rPr>
          <w:rFonts w:cs="Times New Roman"/>
          <w:szCs w:val="24"/>
        </w:rPr>
        <w:t xml:space="preserve">      (d.ca.1427)</w:t>
      </w:r>
    </w:p>
    <w:p w14:paraId="5785E38C" w14:textId="49DC8AD9" w:rsidR="00A916A7" w:rsidRDefault="00A916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Ampilford.</w:t>
      </w:r>
    </w:p>
    <w:p w14:paraId="7A9AAF6E" w14:textId="77777777" w:rsidR="00A916A7" w:rsidRDefault="00A916A7" w:rsidP="009139A6">
      <w:pPr>
        <w:pStyle w:val="NoSpacing"/>
        <w:rPr>
          <w:rFonts w:cs="Times New Roman"/>
          <w:szCs w:val="24"/>
        </w:rPr>
      </w:pPr>
    </w:p>
    <w:p w14:paraId="5EB4BA89" w14:textId="77777777" w:rsidR="00A916A7" w:rsidRDefault="00A916A7" w:rsidP="009139A6">
      <w:pPr>
        <w:pStyle w:val="NoSpacing"/>
        <w:rPr>
          <w:rFonts w:cs="Times New Roman"/>
          <w:szCs w:val="24"/>
        </w:rPr>
      </w:pPr>
    </w:p>
    <w:p w14:paraId="7BD3C2F8" w14:textId="3FFB9409" w:rsidR="00A916A7" w:rsidRDefault="00A916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Oct.1427</w:t>
      </w:r>
      <w:r>
        <w:rPr>
          <w:rFonts w:cs="Times New Roman"/>
          <w:szCs w:val="24"/>
        </w:rPr>
        <w:tab/>
        <w:t>Probate of his Will.   (W.Y.R. p.162)</w:t>
      </w:r>
    </w:p>
    <w:p w14:paraId="7020B8A2" w14:textId="77777777" w:rsidR="00A916A7" w:rsidRDefault="00A916A7" w:rsidP="009139A6">
      <w:pPr>
        <w:pStyle w:val="NoSpacing"/>
        <w:rPr>
          <w:rFonts w:cs="Times New Roman"/>
          <w:szCs w:val="24"/>
        </w:rPr>
      </w:pPr>
    </w:p>
    <w:p w14:paraId="78B4F8F4" w14:textId="77777777" w:rsidR="00A916A7" w:rsidRDefault="00A916A7" w:rsidP="009139A6">
      <w:pPr>
        <w:pStyle w:val="NoSpacing"/>
        <w:rPr>
          <w:rFonts w:cs="Times New Roman"/>
          <w:szCs w:val="24"/>
        </w:rPr>
      </w:pPr>
    </w:p>
    <w:p w14:paraId="3D563F54" w14:textId="132E3787" w:rsidR="00A916A7" w:rsidRPr="00A916A7" w:rsidRDefault="00A916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2023</w:t>
      </w:r>
    </w:p>
    <w:sectPr w:rsidR="00A916A7" w:rsidRPr="00A916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E9A1" w14:textId="77777777" w:rsidR="00A916A7" w:rsidRDefault="00A916A7" w:rsidP="009139A6">
      <w:r>
        <w:separator/>
      </w:r>
    </w:p>
  </w:endnote>
  <w:endnote w:type="continuationSeparator" w:id="0">
    <w:p w14:paraId="08BC37C7" w14:textId="77777777" w:rsidR="00A916A7" w:rsidRDefault="00A916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DA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2F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E5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B562C" w14:textId="77777777" w:rsidR="00A916A7" w:rsidRDefault="00A916A7" w:rsidP="009139A6">
      <w:r>
        <w:separator/>
      </w:r>
    </w:p>
  </w:footnote>
  <w:footnote w:type="continuationSeparator" w:id="0">
    <w:p w14:paraId="3AEBD4B6" w14:textId="77777777" w:rsidR="00A916A7" w:rsidRDefault="00A916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0B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B8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F8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A7"/>
    <w:rsid w:val="000666E0"/>
    <w:rsid w:val="002510B7"/>
    <w:rsid w:val="005C130B"/>
    <w:rsid w:val="00826F5C"/>
    <w:rsid w:val="009139A6"/>
    <w:rsid w:val="009448BB"/>
    <w:rsid w:val="00947624"/>
    <w:rsid w:val="00A3176C"/>
    <w:rsid w:val="00A916A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38D30"/>
  <w15:chartTrackingRefBased/>
  <w15:docId w15:val="{3B664163-7271-4F0D-A03F-A8810324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2023-10-26T20:17:00Z</dcterms:created>
  <dcterms:modified xsi:type="dcterms:W3CDTF">2023-10-26T20:20:00Z</dcterms:modified>
</cp:coreProperties>
</file>